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Default="00227C82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Pr="00BA1AC8" w:rsidRDefault="00227C82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порядка </w:t>
      </w:r>
    </w:p>
    <w:p w:rsidR="00227C82" w:rsidRPr="00BA1AC8" w:rsidRDefault="00227C82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оценки регулирующего воздействия проектов </w:t>
      </w:r>
    </w:p>
    <w:p w:rsidR="00227C82" w:rsidRPr="00BA1AC8" w:rsidRDefault="00227C82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227C82" w:rsidRPr="00CA7680" w:rsidRDefault="00227C82" w:rsidP="00712EB4">
      <w:pPr>
        <w:spacing w:after="0" w:line="240" w:lineRule="auto"/>
        <w:ind w:left="600" w:right="3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>Щербиновский район</w:t>
      </w:r>
    </w:p>
    <w:p w:rsidR="00227C82" w:rsidRPr="00BA1AC8" w:rsidRDefault="00227C82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7C82" w:rsidRPr="00BA1AC8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Во исполнение Федерального закона от 6 октября 2003 года № 131-ФЗ «Об общих принципах организации местного самоуправления в Российской Федер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ции», Указа Президента Российской Фед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ерации от 7 мая 2012 года 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№ 601 «Об о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новных направлениях совершенствования системы государственного управл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ния», Закона Краснодарского края от 2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3 июля 2014 года 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№ 3014-КЗ «Об оценке регулирующего воздействия проектов муниципальных нормативных актов и эк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пертизе муниципальных нормативных правовых актов», постановления главы а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д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министрации (губернатора) Краснодарского края от 14 декабря 2012 года № 1551 «Об утверждении порядка проведения оценки регулирующего воздействия прое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к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тов нормативных правовых актов Краснодарского края», в соответствии со стат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 xml:space="preserve">ей 60 Устава муниципального образования Щербиновский район,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                           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 о с т а н о в л я ю:</w:t>
      </w:r>
    </w:p>
    <w:p w:rsidR="00227C82" w:rsidRPr="00BA1AC8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bookmarkStart w:id="0" w:name="sub_1"/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1. Утвердить Порядок проведения оценки регулирующего воздействия пр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ектов нормативных правовых актов муниципального образования Щербиновский район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35202A">
        <w:rPr>
          <w:rFonts w:ascii="Times New Roman" w:hAnsi="Times New Roman"/>
          <w:spacing w:val="-4"/>
          <w:sz w:val="28"/>
          <w:szCs w:val="28"/>
          <w:lang w:eastAsia="ru-RU"/>
        </w:rPr>
        <w:t>(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прилагается).</w:t>
      </w:r>
    </w:p>
    <w:p w:rsidR="00227C82" w:rsidRPr="00BA1AC8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2. Признать утратившими силу постановления администрации муниципал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ного образования Щербиновский район:</w:t>
      </w:r>
    </w:p>
    <w:p w:rsidR="00227C82" w:rsidRPr="00BA1AC8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1) от 1 июня 2020 года № 315 «Об утверждении порядка проведения оценки регулирующего воздействия проектов нормативных правовых актов муниципал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ного образования Щербиновский район»;</w:t>
      </w:r>
    </w:p>
    <w:p w:rsidR="00227C82" w:rsidRPr="00BA1AC8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2) от 7 июня 2021 года № 358 «О внесении изменения в постановление а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д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министрации муниципального образова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ния Щербиновский район от 01 июня 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2020 года № 315 «Об утверждении порядка проведения оценки регулирующего возде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й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ствия проектов нормативных правовых актов муниципального образования Ще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р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бино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ский район».</w:t>
      </w:r>
    </w:p>
    <w:bookmarkEnd w:id="0"/>
    <w:p w:rsidR="00227C82" w:rsidRPr="00BA1AC8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3. Отделу по взаимодействию с органами местного самоуправления адм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нистрации муниципального образования Щербиновский район (Терещенко) ра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з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местить настоящее постановление на официальном сайте администрации муниц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пального образования Щербиновский район.</w:t>
      </w:r>
    </w:p>
    <w:p w:rsidR="00227C82" w:rsidRPr="005929EA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4. Отделу муниципальной службы, кадровой политики и делопроизводства администрации муниципального образования Щербиновский район (Гусева) опубликовать настоящее постановление в периодическом печатном издании «И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227C82" w:rsidRPr="005929EA" w:rsidRDefault="00227C82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5. Постановление вступает в силу на следующий день после его официал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ного опубликования.</w:t>
      </w:r>
    </w:p>
    <w:p w:rsidR="00227C82" w:rsidRPr="005929EA" w:rsidRDefault="00227C82" w:rsidP="00EA5E5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227C82" w:rsidRPr="005929EA" w:rsidRDefault="00227C82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27C82" w:rsidRPr="005929EA" w:rsidRDefault="00227C82" w:rsidP="00BA1AC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Исполняющий полномочия главы</w:t>
      </w:r>
    </w:p>
    <w:p w:rsidR="00227C82" w:rsidRPr="005929EA" w:rsidRDefault="00227C82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227C82" w:rsidRPr="005929EA" w:rsidRDefault="00227C82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Pr="005929E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М.Н. Чернов</w:t>
      </w:r>
    </w:p>
    <w:p w:rsidR="00227C82" w:rsidRPr="00BA1AC8" w:rsidRDefault="00227C82" w:rsidP="00EA5E54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  <w:bookmarkStart w:id="1" w:name="P45"/>
      <w:bookmarkEnd w:id="1"/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27C82" w:rsidRPr="00BA1AC8" w:rsidRDefault="00227C82" w:rsidP="00B33217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sectPr w:rsidR="00227C82" w:rsidRPr="00BA1AC8" w:rsidSect="002A227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8F2E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1"/>
    <w:multiLevelType w:val="singleLevel"/>
    <w:tmpl w:val="36F606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3D688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31221DA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452C738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EB379AB"/>
    <w:multiLevelType w:val="multilevel"/>
    <w:tmpl w:val="775ED996"/>
    <w:styleLink w:val="111111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11">
    <w:nsid w:val="5D9C7D6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685C6D1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0"/>
  </w:num>
  <w:num w:numId="16">
    <w:abstractNumId w:val="3"/>
  </w:num>
  <w:num w:numId="17">
    <w:abstractNumId w:val="2"/>
  </w:num>
  <w:num w:numId="18">
    <w:abstractNumId w:val="4"/>
  </w:num>
  <w:num w:numId="19">
    <w:abstractNumId w:val="1"/>
  </w:num>
  <w:num w:numId="20">
    <w:abstractNumId w:val="0"/>
  </w:num>
  <w:num w:numId="21">
    <w:abstractNumId w:val="3"/>
  </w:num>
  <w:num w:numId="22">
    <w:abstractNumId w:val="2"/>
  </w:num>
  <w:num w:numId="23">
    <w:abstractNumId w:val="4"/>
  </w:num>
  <w:num w:numId="24">
    <w:abstractNumId w:val="1"/>
  </w:num>
  <w:num w:numId="25">
    <w:abstractNumId w:val="0"/>
  </w:num>
  <w:num w:numId="26">
    <w:abstractNumId w:val="3"/>
  </w:num>
  <w:num w:numId="27">
    <w:abstractNumId w:val="2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2"/>
  </w:num>
  <w:num w:numId="32">
    <w:abstractNumId w:val="11"/>
  </w:num>
  <w:num w:numId="33">
    <w:abstractNumId w:val="8"/>
  </w:num>
  <w:num w:numId="34">
    <w:abstractNumId w:val="7"/>
  </w:num>
  <w:num w:numId="35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231DA"/>
    <w:rsid w:val="00037C51"/>
    <w:rsid w:val="000500E8"/>
    <w:rsid w:val="00065D73"/>
    <w:rsid w:val="00074892"/>
    <w:rsid w:val="000B52E4"/>
    <w:rsid w:val="000C0781"/>
    <w:rsid w:val="00143890"/>
    <w:rsid w:val="00143B0F"/>
    <w:rsid w:val="001B7C31"/>
    <w:rsid w:val="00225FBA"/>
    <w:rsid w:val="00227C82"/>
    <w:rsid w:val="00237C09"/>
    <w:rsid w:val="002A2277"/>
    <w:rsid w:val="002C74C6"/>
    <w:rsid w:val="002E025B"/>
    <w:rsid w:val="00345ECC"/>
    <w:rsid w:val="0035202A"/>
    <w:rsid w:val="00356783"/>
    <w:rsid w:val="00375E57"/>
    <w:rsid w:val="00390CC9"/>
    <w:rsid w:val="003B3CDA"/>
    <w:rsid w:val="0042711B"/>
    <w:rsid w:val="0046514A"/>
    <w:rsid w:val="00486359"/>
    <w:rsid w:val="004B7A44"/>
    <w:rsid w:val="004C4A0C"/>
    <w:rsid w:val="004C5405"/>
    <w:rsid w:val="004C61D8"/>
    <w:rsid w:val="004E7790"/>
    <w:rsid w:val="004F7194"/>
    <w:rsid w:val="00520232"/>
    <w:rsid w:val="005358C4"/>
    <w:rsid w:val="005512C8"/>
    <w:rsid w:val="00574207"/>
    <w:rsid w:val="00587FC6"/>
    <w:rsid w:val="005929EA"/>
    <w:rsid w:val="00593911"/>
    <w:rsid w:val="005A6865"/>
    <w:rsid w:val="005C2DE1"/>
    <w:rsid w:val="005D1D7B"/>
    <w:rsid w:val="005D4CD8"/>
    <w:rsid w:val="005D67C3"/>
    <w:rsid w:val="005E44BA"/>
    <w:rsid w:val="006157ED"/>
    <w:rsid w:val="00654BB9"/>
    <w:rsid w:val="006C434C"/>
    <w:rsid w:val="00712EB4"/>
    <w:rsid w:val="00713DCF"/>
    <w:rsid w:val="00715A95"/>
    <w:rsid w:val="00791892"/>
    <w:rsid w:val="00794F94"/>
    <w:rsid w:val="007C39B0"/>
    <w:rsid w:val="007D67F3"/>
    <w:rsid w:val="008144B3"/>
    <w:rsid w:val="008644A6"/>
    <w:rsid w:val="008857F3"/>
    <w:rsid w:val="00893B28"/>
    <w:rsid w:val="00896CA9"/>
    <w:rsid w:val="008D4F71"/>
    <w:rsid w:val="008E0BB4"/>
    <w:rsid w:val="009128C8"/>
    <w:rsid w:val="009343C9"/>
    <w:rsid w:val="0096113A"/>
    <w:rsid w:val="00975251"/>
    <w:rsid w:val="00986F26"/>
    <w:rsid w:val="009900AC"/>
    <w:rsid w:val="009940BB"/>
    <w:rsid w:val="009D1EC6"/>
    <w:rsid w:val="009D21AF"/>
    <w:rsid w:val="009F6850"/>
    <w:rsid w:val="00A06242"/>
    <w:rsid w:val="00A2111D"/>
    <w:rsid w:val="00A46A9A"/>
    <w:rsid w:val="00A55619"/>
    <w:rsid w:val="00A8169B"/>
    <w:rsid w:val="00AA59AE"/>
    <w:rsid w:val="00AC1CD1"/>
    <w:rsid w:val="00AC2115"/>
    <w:rsid w:val="00B33217"/>
    <w:rsid w:val="00B4058A"/>
    <w:rsid w:val="00B5571E"/>
    <w:rsid w:val="00BA0F67"/>
    <w:rsid w:val="00BA1519"/>
    <w:rsid w:val="00BA1AC8"/>
    <w:rsid w:val="00C07BA6"/>
    <w:rsid w:val="00C3440C"/>
    <w:rsid w:val="00C77541"/>
    <w:rsid w:val="00CA73B1"/>
    <w:rsid w:val="00CA7680"/>
    <w:rsid w:val="00CB3F3F"/>
    <w:rsid w:val="00CC10BF"/>
    <w:rsid w:val="00D371D1"/>
    <w:rsid w:val="00D40D38"/>
    <w:rsid w:val="00D415CE"/>
    <w:rsid w:val="00D9352E"/>
    <w:rsid w:val="00D94A6C"/>
    <w:rsid w:val="00E117D7"/>
    <w:rsid w:val="00E35758"/>
    <w:rsid w:val="00E477AC"/>
    <w:rsid w:val="00E63A1E"/>
    <w:rsid w:val="00EA5E54"/>
    <w:rsid w:val="00EC1938"/>
    <w:rsid w:val="00EC55AA"/>
    <w:rsid w:val="00F039D3"/>
    <w:rsid w:val="00F078C9"/>
    <w:rsid w:val="00F703CC"/>
    <w:rsid w:val="00FB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45ECC"/>
    <w:pPr>
      <w:spacing w:after="200" w:line="276" w:lineRule="auto"/>
    </w:pPr>
    <w:rPr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ListBullet2">
    <w:name w:val="List Bullet 2"/>
    <w:basedOn w:val="Normal"/>
    <w:autoRedefine/>
    <w:uiPriority w:val="99"/>
    <w:rsid w:val="00EA5E5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EA5E54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EA5E5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A5E54"/>
    <w:rPr>
      <w:rFonts w:cs="Times New Roman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">
    <w:name w:val="адресат"/>
    <w:basedOn w:val="Normal"/>
    <w:next w:val="Normal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0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1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TableGrid">
    <w:name w:val="Table Grid"/>
    <w:basedOn w:val="TableNormal"/>
    <w:uiPriority w:val="99"/>
    <w:rsid w:val="00EA5E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">
    <w:name w:val="Стиль1"/>
    <w:basedOn w:val="Normal"/>
    <w:next w:val="List2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2">
    <w:name w:val="List 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3">
    <w:name w:val="Следующий абзац"/>
    <w:basedOn w:val="Normal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Нормальный"/>
    <w:basedOn w:val="Normal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5">
    <w:name w:val="Таблицы (моноширинный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6">
    <w:name w:val="Комментарий"/>
    <w:basedOn w:val="Normal"/>
    <w:next w:val="Normal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7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8">
    <w:name w:val="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Cs w:val="20"/>
    </w:rPr>
  </w:style>
  <w:style w:type="paragraph" w:styleId="Caption">
    <w:name w:val="caption"/>
    <w:basedOn w:val="Normal"/>
    <w:next w:val="Normal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EA5E54"/>
    <w:rPr>
      <w:rFonts w:cs="Times New Roman"/>
      <w:b/>
    </w:rPr>
  </w:style>
  <w:style w:type="paragraph" w:styleId="NormalWeb">
    <w:name w:val="Normal (Web)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EA5E54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9">
    <w:name w:val="Заголовок"/>
    <w:basedOn w:val="Normal"/>
    <w:next w:val="BodyText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0">
    <w:name w:val="Название1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2">
    <w:name w:val="Текст1"/>
    <w:basedOn w:val="Normal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3">
    <w:name w:val="Название объекта1"/>
    <w:basedOn w:val="Normal"/>
    <w:next w:val="Normal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Normal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Normal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Normal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4">
    <w:name w:val="Знак1 Знак Знак Знак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5">
    <w:name w:val="Знак1"/>
    <w:basedOn w:val="Normal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Normal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6">
    <w:name w:val="нум список 1"/>
    <w:basedOn w:val="Normal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1">
    <w:name w:val="Маркированный список 21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a">
    <w:name w:val="Содержимое таблицы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b">
    <w:name w:val="Заголовок таблицы"/>
    <w:basedOn w:val="aa"/>
    <w:uiPriority w:val="99"/>
    <w:rsid w:val="00EA5E54"/>
    <w:pPr>
      <w:jc w:val="center"/>
    </w:pPr>
    <w:rPr>
      <w:b/>
      <w:bCs/>
    </w:rPr>
  </w:style>
  <w:style w:type="paragraph" w:customStyle="1" w:styleId="ac">
    <w:name w:val="Содержимое врезки"/>
    <w:basedOn w:val="BodyText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">
    <w:name w:val="Название2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3">
    <w:name w:val="Текст2"/>
    <w:basedOn w:val="Normal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Абзац списка1"/>
    <w:basedOn w:val="Normal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EA5E54"/>
  </w:style>
  <w:style w:type="character" w:customStyle="1" w:styleId="ad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9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e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4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">
    <w:name w:val="Символ нумерации"/>
    <w:uiPriority w:val="99"/>
    <w:rsid w:val="00EA5E54"/>
  </w:style>
  <w:style w:type="paragraph" w:customStyle="1" w:styleId="25">
    <w:name w:val="Знак2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1">
    <w:name w:val="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2">
    <w:name w:val="Знак Знак Знак Знак Знак Знак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a">
    <w:name w:val="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b">
    <w:name w:val="Знак Знак Знак1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3">
    <w:name w:val="Прижатый влево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BlockText">
    <w:name w:val="Block Text"/>
    <w:basedOn w:val="Normal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5">
    <w:name w:val="Цветовое выделение"/>
    <w:uiPriority w:val="99"/>
    <w:rsid w:val="00EA5E54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EA5E54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6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7">
    <w:name w:val="Нормальный (таблиц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EA5E54"/>
    <w:rPr>
      <w:rFonts w:cs="Times New Roman"/>
      <w:vertAlign w:val="superscript"/>
    </w:rPr>
  </w:style>
  <w:style w:type="paragraph" w:customStyle="1" w:styleId="1d">
    <w:name w:val="Знак Знак Знак1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Текст в заданном формате"/>
    <w:basedOn w:val="Normal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6">
    <w:name w:val="Список2"/>
    <w:basedOn w:val="List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e">
    <w:name w:val="Номер1"/>
    <w:basedOn w:val="List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9">
    <w:name w:val="Заголовок статьи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">
    <w:name w:val="обычный_1 Знак Знак 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7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">
    <w:name w:val="Основной текст (2)_"/>
    <w:link w:val="2a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a">
    <w:name w:val="Основной текст (2)"/>
    <w:basedOn w:val="Normal"/>
    <w:link w:val="29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 w:eastAsia="ru-RU"/>
    </w:rPr>
  </w:style>
  <w:style w:type="paragraph" w:customStyle="1" w:styleId="213">
    <w:name w:val="Основной текст (2)1"/>
    <w:basedOn w:val="Normal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0">
    <w:name w:val="1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хема документа1"/>
    <w:basedOn w:val="Normal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0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0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2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1"/>
    <w:uiPriority w:val="99"/>
    <w:rsid w:val="00EA5E54"/>
    <w:rPr>
      <w:sz w:val="24"/>
    </w:rPr>
  </w:style>
  <w:style w:type="paragraph" w:customStyle="1" w:styleId="33">
    <w:name w:val="Название3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4">
    <w:name w:val="Указатель3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">
    <w:name w:val="????????? 6"/>
    <w:basedOn w:val="Normal"/>
    <w:next w:val="Normal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2">
    <w:name w:val="Список 2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Normal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Normal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Normal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a">
    <w:name w:val="Ориентир"/>
    <w:basedOn w:val="Normal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a"/>
    <w:uiPriority w:val="99"/>
    <w:rsid w:val="00EA5E54"/>
  </w:style>
  <w:style w:type="table" w:customStyle="1" w:styleId="1f2">
    <w:name w:val="Сетка таблицы1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3">
    <w:name w:val="марк список 1"/>
    <w:basedOn w:val="Normal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b">
    <w:name w:val="Сетка таблицы2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NoSpacing">
    <w:name w:val="No Spacing"/>
    <w:link w:val="NoSpacingChar"/>
    <w:uiPriority w:val="99"/>
    <w:qFormat/>
    <w:rsid w:val="00EA5E54"/>
    <w:pPr>
      <w:suppressAutoHyphens/>
    </w:pPr>
    <w:rPr>
      <w:rFonts w:eastAsia="Times New Roman"/>
      <w:kern w:val="1"/>
      <w:lang w:eastAsia="ar-SA"/>
    </w:rPr>
  </w:style>
  <w:style w:type="character" w:customStyle="1" w:styleId="NoSpacingChar">
    <w:name w:val="No Spacing Char"/>
    <w:link w:val="NoSpacing"/>
    <w:uiPriority w:val="99"/>
    <w:locked/>
    <w:rsid w:val="00EA5E54"/>
    <w:rPr>
      <w:rFonts w:eastAsia="Times New Roman"/>
      <w:kern w:val="1"/>
      <w:sz w:val="22"/>
      <w:lang w:eastAsia="ar-SA" w:bidi="ar-SA"/>
    </w:rPr>
  </w:style>
  <w:style w:type="paragraph" w:customStyle="1" w:styleId="Style18">
    <w:name w:val="Style1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4">
    <w:name w:val="Текст Знак1"/>
    <w:uiPriority w:val="99"/>
    <w:rsid w:val="00EA5E54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EA5E54"/>
    <w:rPr>
      <w:sz w:val="28"/>
    </w:rPr>
  </w:style>
  <w:style w:type="table" w:customStyle="1" w:styleId="35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Normal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Normal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Normal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6">
    <w:name w:val="Знак Знак Знак Знак1"/>
    <w:basedOn w:val="Normal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7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8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60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9">
    <w:name w:val="Знак Знак Знак 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a">
    <w:name w:val="Знак Знак Знак Знак Знак Знак Знак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b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c">
    <w:name w:val="Внимание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Normal"/>
    <w:uiPriority w:val="99"/>
    <w:rsid w:val="00EA5E54"/>
  </w:style>
  <w:style w:type="paragraph" w:customStyle="1" w:styleId="afe">
    <w:name w:val="Внимание: недобросовестность!"/>
    <w:basedOn w:val="afc"/>
    <w:next w:val="Normal"/>
    <w:uiPriority w:val="99"/>
    <w:rsid w:val="00EA5E54"/>
  </w:style>
  <w:style w:type="character" w:customStyle="1" w:styleId="aff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1">
    <w:name w:val="Дочерний элемент списк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3">
    <w:name w:val="Заголовок группы контролов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7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8">
    <w:name w:val="Заголовок ЭР (ле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Normal"/>
    <w:uiPriority w:val="99"/>
    <w:rsid w:val="00EA5E54"/>
    <w:pPr>
      <w:spacing w:after="0"/>
      <w:jc w:val="left"/>
    </w:pPr>
  </w:style>
  <w:style w:type="paragraph" w:customStyle="1" w:styleId="affa">
    <w:name w:val="Интерактивный заголовок"/>
    <w:basedOn w:val="a9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b">
    <w:name w:val="Текст информации об изменениях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Normal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Информация об изменениях документа"/>
    <w:basedOn w:val="a6"/>
    <w:next w:val="Normal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">
    <w:name w:val="Текст (ле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Normal"/>
    <w:uiPriority w:val="99"/>
    <w:rsid w:val="00EA5E54"/>
    <w:rPr>
      <w:sz w:val="14"/>
      <w:szCs w:val="14"/>
    </w:rPr>
  </w:style>
  <w:style w:type="paragraph" w:customStyle="1" w:styleId="afff1">
    <w:name w:val="Текст (пра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Normal"/>
    <w:uiPriority w:val="99"/>
    <w:rsid w:val="00EA5E54"/>
    <w:rPr>
      <w:sz w:val="14"/>
      <w:szCs w:val="14"/>
    </w:rPr>
  </w:style>
  <w:style w:type="paragraph" w:customStyle="1" w:styleId="afff3">
    <w:name w:val="Комментарий пользователя"/>
    <w:basedOn w:val="a6"/>
    <w:next w:val="Normal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4">
    <w:name w:val="Куда обратиться?"/>
    <w:basedOn w:val="afc"/>
    <w:next w:val="Normal"/>
    <w:uiPriority w:val="99"/>
    <w:rsid w:val="00EA5E54"/>
  </w:style>
  <w:style w:type="paragraph" w:customStyle="1" w:styleId="afff5">
    <w:name w:val="Моноширинны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7">
    <w:name w:val="Необходимые документы"/>
    <w:basedOn w:val="afc"/>
    <w:next w:val="Normal"/>
    <w:uiPriority w:val="99"/>
    <w:rsid w:val="00EA5E54"/>
    <w:pPr>
      <w:ind w:firstLine="118"/>
    </w:pPr>
  </w:style>
  <w:style w:type="paragraph" w:customStyle="1" w:styleId="afff8">
    <w:name w:val="Оглавление"/>
    <w:basedOn w:val="a5"/>
    <w:next w:val="Normal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9">
    <w:name w:val="Опечатки"/>
    <w:uiPriority w:val="99"/>
    <w:rsid w:val="00EA5E54"/>
    <w:rPr>
      <w:color w:val="FF0000"/>
    </w:rPr>
  </w:style>
  <w:style w:type="paragraph" w:customStyle="1" w:styleId="afffa">
    <w:name w:val="Переменная часть"/>
    <w:basedOn w:val="aff2"/>
    <w:next w:val="Normal"/>
    <w:uiPriority w:val="99"/>
    <w:rsid w:val="00EA5E54"/>
    <w:rPr>
      <w:sz w:val="18"/>
      <w:szCs w:val="18"/>
    </w:rPr>
  </w:style>
  <w:style w:type="paragraph" w:customStyle="1" w:styleId="afffb">
    <w:name w:val="Подвал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b"/>
    <w:next w:val="Normal"/>
    <w:uiPriority w:val="99"/>
    <w:rsid w:val="00EA5E54"/>
    <w:rPr>
      <w:b/>
      <w:bCs/>
    </w:rPr>
  </w:style>
  <w:style w:type="paragraph" w:customStyle="1" w:styleId="afffd">
    <w:name w:val="Подчёркнуный текст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f2"/>
    <w:next w:val="Normal"/>
    <w:uiPriority w:val="99"/>
    <w:rsid w:val="00EA5E54"/>
    <w:rPr>
      <w:sz w:val="20"/>
      <w:szCs w:val="20"/>
    </w:rPr>
  </w:style>
  <w:style w:type="paragraph" w:customStyle="1" w:styleId="affff">
    <w:name w:val="Пример."/>
    <w:basedOn w:val="afc"/>
    <w:next w:val="Normal"/>
    <w:uiPriority w:val="99"/>
    <w:rsid w:val="00EA5E54"/>
  </w:style>
  <w:style w:type="paragraph" w:customStyle="1" w:styleId="affff0">
    <w:name w:val="Примечание."/>
    <w:basedOn w:val="afc"/>
    <w:next w:val="Normal"/>
    <w:uiPriority w:val="99"/>
    <w:rsid w:val="00EA5E54"/>
  </w:style>
  <w:style w:type="character" w:customStyle="1" w:styleId="affff1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2">
    <w:name w:val="Словарная стать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4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5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6">
    <w:name w:val="Ссылка на официальную публикацию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7"/>
    <w:next w:val="Normal"/>
    <w:uiPriority w:val="99"/>
    <w:rsid w:val="00EA5E54"/>
    <w:pPr>
      <w:ind w:firstLine="500"/>
    </w:pPr>
  </w:style>
  <w:style w:type="paragraph" w:customStyle="1" w:styleId="affff8">
    <w:name w:val="Текст ЭР (см. такж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EA5E54"/>
    <w:rPr>
      <w:b/>
      <w:strike/>
      <w:color w:val="auto"/>
    </w:rPr>
  </w:style>
  <w:style w:type="paragraph" w:customStyle="1" w:styleId="affffb">
    <w:name w:val="Формул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7"/>
    <w:next w:val="Normal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Основной текст_"/>
    <w:link w:val="61"/>
    <w:uiPriority w:val="99"/>
    <w:locked/>
    <w:rsid w:val="00EA5E54"/>
    <w:rPr>
      <w:sz w:val="26"/>
      <w:shd w:val="clear" w:color="auto" w:fill="FFFFFF"/>
    </w:rPr>
  </w:style>
  <w:style w:type="paragraph" w:customStyle="1" w:styleId="61">
    <w:name w:val="Основной текст6"/>
    <w:basedOn w:val="Normal"/>
    <w:link w:val="affffd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affffe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b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c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c">
    <w:name w:val="Заголовок №1_"/>
    <w:link w:val="1fd"/>
    <w:uiPriority w:val="99"/>
    <w:locked/>
    <w:rsid w:val="00EA5E54"/>
    <w:rPr>
      <w:b/>
      <w:sz w:val="26"/>
      <w:shd w:val="clear" w:color="auto" w:fill="FFFFFF"/>
    </w:rPr>
  </w:style>
  <w:style w:type="paragraph" w:customStyle="1" w:styleId="1fd">
    <w:name w:val="Заголовок №1"/>
    <w:basedOn w:val="Normal"/>
    <w:link w:val="1fc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 w:eastAsia="ru-RU"/>
    </w:rPr>
  </w:style>
  <w:style w:type="character" w:customStyle="1" w:styleId="36">
    <w:name w:val="Основной текст (3)_"/>
    <w:link w:val="37"/>
    <w:uiPriority w:val="99"/>
    <w:locked/>
    <w:rsid w:val="00EA5E54"/>
    <w:rPr>
      <w:sz w:val="26"/>
      <w:shd w:val="clear" w:color="auto" w:fill="FFFFFF"/>
    </w:rPr>
  </w:style>
  <w:style w:type="paragraph" w:customStyle="1" w:styleId="37">
    <w:name w:val="Основной текст (3)"/>
    <w:basedOn w:val="Normal"/>
    <w:link w:val="36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9">
    <w:name w:val="Основной текст (9)_"/>
    <w:link w:val="90"/>
    <w:uiPriority w:val="99"/>
    <w:locked/>
    <w:rsid w:val="00EA5E54"/>
    <w:rPr>
      <w:b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 w:eastAsia="ru-RU"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e">
    <w:name w:val="Без интервала1"/>
    <w:uiPriority w:val="99"/>
    <w:rsid w:val="00EA5E54"/>
    <w:rPr>
      <w:rFonts w:eastAsia="Times New Roman"/>
    </w:rPr>
  </w:style>
  <w:style w:type="character" w:customStyle="1" w:styleId="5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EA5E5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5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5E54"/>
    <w:rPr>
      <w:b/>
      <w:bCs/>
    </w:rPr>
  </w:style>
  <w:style w:type="paragraph" w:styleId="ListBullet">
    <w:name w:val="List Bullet"/>
    <w:basedOn w:val="Normal"/>
    <w:uiPriority w:val="99"/>
    <w:rsid w:val="00EA5E54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ListBullet4">
    <w:name w:val="List Bullet 4"/>
    <w:basedOn w:val="Normal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ListNumber2">
    <w:name w:val="List Number 2"/>
    <w:basedOn w:val="Normal"/>
    <w:uiPriority w:val="99"/>
    <w:rsid w:val="00EA5E54"/>
    <w:pPr>
      <w:keepLines/>
      <w:numPr>
        <w:numId w:val="3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ListContinue">
    <w:name w:val="List Continue"/>
    <w:basedOn w:val="Normal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">
    <w:name w:val="Основной текст с отступом1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">
    <w:name w:val="Маркированный список 42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d">
    <w:name w:val="Îñíîâíîé òåêñò 2"/>
    <w:basedOn w:val="afffff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0">
    <w:name w:val="основной"/>
    <w:basedOn w:val="Normal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38">
    <w:name w:val="Îñíîâíîé òåêñò ñ îòñòóïîì 3"/>
    <w:basedOn w:val="afffff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2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0">
    <w:name w:val="çàãîëîâîê 1"/>
    <w:basedOn w:val="afffff"/>
    <w:next w:val="afffff"/>
    <w:uiPriority w:val="99"/>
    <w:rsid w:val="00EA5E54"/>
    <w:pPr>
      <w:keepNext/>
    </w:pPr>
  </w:style>
  <w:style w:type="paragraph" w:customStyle="1" w:styleId="afffff1">
    <w:name w:val="Îñíîâíîé òåêñò"/>
    <w:basedOn w:val="afffff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1">
    <w:name w:val="Цитата1"/>
    <w:basedOn w:val="Normal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2">
    <w:name w:val="Отступ перед"/>
    <w:basedOn w:val="Normal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Normal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Normal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Normal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Normal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Normal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e">
    <w:name w:val="Обычный2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3">
    <w:name w:val="Подпись письма"/>
    <w:basedOn w:val="Normal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Caaieiaieioi">
    <w:name w:val="Caaieiaie ioi"/>
    <w:basedOn w:val="Normal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4">
    <w:name w:val="Заголовок дог"/>
    <w:basedOn w:val="Normal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Normal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2">
    <w:name w:val="Красная строка1"/>
    <w:basedOn w:val="BodyText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">
    <w:name w:val="Знак Знак8"/>
    <w:uiPriority w:val="99"/>
    <w:rsid w:val="00EA5E54"/>
    <w:rPr>
      <w:sz w:val="24"/>
      <w:lang w:val="ru-RU" w:eastAsia="ru-RU"/>
    </w:rPr>
  </w:style>
  <w:style w:type="character" w:customStyle="1" w:styleId="223">
    <w:name w:val="Знак Знак22"/>
    <w:basedOn w:val="DefaultParagraphFont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нак Знак21"/>
    <w:basedOn w:val="DefaultParagraphFont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DefaultParagraphFont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DefaultParagraphFont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DefaultParagraphFont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EA5E54"/>
    <w:rPr>
      <w:rFonts w:cs="Times New Roman"/>
    </w:rPr>
  </w:style>
  <w:style w:type="paragraph" w:customStyle="1" w:styleId="Style10">
    <w:name w:val="Style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3">
    <w:name w:val="Текст выноски Знак1"/>
    <w:basedOn w:val="DefaultParagraphFont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Heading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5">
    <w:name w:val="ттт"/>
    <w:basedOn w:val="Normal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4">
    <w:name w:val="Верхний колонтитул1"/>
    <w:basedOn w:val="Normal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6">
    <w:name w:val="з"/>
    <w:basedOn w:val="PlainText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EA5E54"/>
    <w:rPr>
      <w:rFonts w:cs="Times New Roman"/>
      <w:i/>
    </w:rPr>
  </w:style>
  <w:style w:type="character" w:styleId="LineNumber">
    <w:name w:val="line number"/>
    <w:basedOn w:val="DefaultParagraphFont"/>
    <w:uiPriority w:val="99"/>
    <w:rsid w:val="00EA5E54"/>
    <w:rPr>
      <w:rFonts w:cs="Times New Roman"/>
    </w:rPr>
  </w:style>
  <w:style w:type="paragraph" w:customStyle="1" w:styleId="afffff7">
    <w:name w:val="Заголовок приложени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0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Normal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8">
    <w:name w:val="Перечисление"/>
    <w:basedOn w:val="Normal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9">
    <w:name w:val="Пример перечисление"/>
    <w:basedOn w:val="Normal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5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Normal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Normal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Normal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Normal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Normal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Normal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a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Normal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b">
    <w:name w:val="Готовый"/>
    <w:basedOn w:val="Normal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Normal"/>
    <w:next w:val="BodyText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9">
    <w:name w:val="Основной текст3"/>
    <w:basedOn w:val="Normal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c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6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0">
    <w:name w:val="Основной текст5"/>
    <w:basedOn w:val="Normal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Normal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1">
    <w:name w:val="Основной шрифт абзаца5"/>
    <w:uiPriority w:val="99"/>
    <w:rsid w:val="00EA5E54"/>
  </w:style>
  <w:style w:type="character" w:customStyle="1" w:styleId="62">
    <w:name w:val="Основной шрифт абзаца6"/>
    <w:uiPriority w:val="99"/>
    <w:rsid w:val="00EA5E54"/>
  </w:style>
  <w:style w:type="paragraph" w:customStyle="1" w:styleId="115">
    <w:name w:val="Абзац списка11"/>
    <w:basedOn w:val="Normal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1ff7">
    <w:name w:val="Верхний колонтитул Знак1"/>
    <w:basedOn w:val="DefaultParagraphFont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NoList"/>
    <w:uiPriority w:val="99"/>
    <w:semiHidden/>
    <w:unhideWhenUsed/>
    <w:locked/>
    <w:rsid w:val="00D80B5C"/>
    <w:pPr>
      <w:numPr>
        <w:numId w:val="3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9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517</TotalTime>
  <Pages>2</Pages>
  <Words>390</Words>
  <Characters>2224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85</cp:revision>
  <cp:lastPrinted>2021-12-09T10:48:00Z</cp:lastPrinted>
  <dcterms:created xsi:type="dcterms:W3CDTF">2020-04-28T10:29:00Z</dcterms:created>
  <dcterms:modified xsi:type="dcterms:W3CDTF">2021-12-17T07:45:00Z</dcterms:modified>
</cp:coreProperties>
</file>